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6965C" w14:textId="77777777" w:rsidR="00E8305B" w:rsidRDefault="00E8305B" w:rsidP="00E830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BERKELEY</w:t>
      </w:r>
      <w:r>
        <w:rPr>
          <w:rFonts w:cs="Times New Roman"/>
          <w:szCs w:val="24"/>
        </w:rPr>
        <w:t xml:space="preserve">       (fl.1479-81)</w:t>
      </w:r>
    </w:p>
    <w:p w14:paraId="398301F1" w14:textId="77777777" w:rsidR="00E8305B" w:rsidRDefault="00E8305B" w:rsidP="00E830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Petworth, Sussex.</w:t>
      </w:r>
    </w:p>
    <w:p w14:paraId="71EE4F11" w14:textId="77777777" w:rsidR="00E8305B" w:rsidRDefault="00E8305B" w:rsidP="00E8305B">
      <w:pPr>
        <w:pStyle w:val="NoSpacing"/>
        <w:rPr>
          <w:rFonts w:cs="Times New Roman"/>
          <w:szCs w:val="24"/>
        </w:rPr>
      </w:pPr>
    </w:p>
    <w:p w14:paraId="5E5C3B2E" w14:textId="77777777" w:rsidR="00E8305B" w:rsidRDefault="00E8305B" w:rsidP="00E8305B">
      <w:pPr>
        <w:pStyle w:val="NoSpacing"/>
        <w:rPr>
          <w:rFonts w:cs="Times New Roman"/>
          <w:szCs w:val="24"/>
        </w:rPr>
      </w:pPr>
    </w:p>
    <w:p w14:paraId="1357453B" w14:textId="77777777" w:rsidR="00E8305B" w:rsidRDefault="00E8305B" w:rsidP="00E830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1479-81</w:t>
      </w:r>
      <w:r>
        <w:rPr>
          <w:rFonts w:cs="Times New Roman"/>
          <w:szCs w:val="24"/>
        </w:rPr>
        <w:tab/>
        <w:t xml:space="preserve">He was </w:t>
      </w:r>
      <w:proofErr w:type="gramStart"/>
      <w:r>
        <w:rPr>
          <w:rFonts w:cs="Times New Roman"/>
          <w:szCs w:val="24"/>
        </w:rPr>
        <w:t>reeve</w:t>
      </w:r>
      <w:proofErr w:type="gramEnd"/>
      <w:r>
        <w:rPr>
          <w:rFonts w:cs="Times New Roman"/>
          <w:szCs w:val="24"/>
        </w:rPr>
        <w:t>.</w:t>
      </w:r>
    </w:p>
    <w:p w14:paraId="1607A308" w14:textId="77777777" w:rsidR="00E8305B" w:rsidRDefault="00E8305B" w:rsidP="00E830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(West Sussex Record Office, ref. PHA/7229)</w:t>
      </w:r>
    </w:p>
    <w:p w14:paraId="3E061F08" w14:textId="77777777" w:rsidR="00E8305B" w:rsidRDefault="00E8305B" w:rsidP="00E8305B">
      <w:pPr>
        <w:pStyle w:val="NoSpacing"/>
        <w:rPr>
          <w:rFonts w:cs="Times New Roman"/>
          <w:szCs w:val="24"/>
        </w:rPr>
      </w:pPr>
    </w:p>
    <w:p w14:paraId="0BE1476F" w14:textId="77777777" w:rsidR="00E8305B" w:rsidRDefault="00E8305B" w:rsidP="00E8305B">
      <w:pPr>
        <w:pStyle w:val="NoSpacing"/>
        <w:rPr>
          <w:rFonts w:cs="Times New Roman"/>
          <w:szCs w:val="24"/>
        </w:rPr>
      </w:pPr>
    </w:p>
    <w:p w14:paraId="5C7E126A" w14:textId="77777777" w:rsidR="00E8305B" w:rsidRDefault="00E8305B" w:rsidP="00E830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2025</w:t>
      </w:r>
    </w:p>
    <w:p w14:paraId="49428A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0FDA0" w14:textId="77777777" w:rsidR="00E8305B" w:rsidRDefault="00E8305B" w:rsidP="009139A6">
      <w:r>
        <w:separator/>
      </w:r>
    </w:p>
  </w:endnote>
  <w:endnote w:type="continuationSeparator" w:id="0">
    <w:p w14:paraId="59A8F8F0" w14:textId="77777777" w:rsidR="00E8305B" w:rsidRDefault="00E830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0F6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CE2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041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B6FE0" w14:textId="77777777" w:rsidR="00E8305B" w:rsidRDefault="00E8305B" w:rsidP="009139A6">
      <w:r>
        <w:separator/>
      </w:r>
    </w:p>
  </w:footnote>
  <w:footnote w:type="continuationSeparator" w:id="0">
    <w:p w14:paraId="62325F47" w14:textId="77777777" w:rsidR="00E8305B" w:rsidRDefault="00E830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DF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B8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B8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05B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8305B"/>
    <w:rsid w:val="00EB3209"/>
    <w:rsid w:val="00F1491A"/>
    <w:rsid w:val="00F41096"/>
    <w:rsid w:val="00F5287F"/>
    <w:rsid w:val="00F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CE9BD"/>
  <w15:chartTrackingRefBased/>
  <w15:docId w15:val="{CF1F21B5-5703-48BF-83A3-78E2DFD0F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2025-04-07T20:43:00Z</dcterms:created>
  <dcterms:modified xsi:type="dcterms:W3CDTF">2025-04-07T20:44:00Z</dcterms:modified>
</cp:coreProperties>
</file>